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465B0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8CDB3A2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10525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DF5E97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Dartford, Kent, into lands </w:t>
      </w:r>
    </w:p>
    <w:p w14:paraId="5C3CB453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Roger de Beauchamp(q.v.).</w:t>
      </w:r>
    </w:p>
    <w:p w14:paraId="1FDEBC74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19-75)</w:t>
      </w:r>
    </w:p>
    <w:p w14:paraId="3EF081FC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B78434" w14:textId="77777777" w:rsidR="002E092F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5788B2" w14:textId="77777777" w:rsidR="002E092F" w:rsidRPr="00046532" w:rsidRDefault="002E092F" w:rsidP="002E0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3A7F6E03" w14:textId="4B23EB48" w:rsidR="00BA00AB" w:rsidRPr="002E092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E09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7ACD0" w14:textId="77777777" w:rsidR="002E092F" w:rsidRDefault="002E092F" w:rsidP="009139A6">
      <w:r>
        <w:separator/>
      </w:r>
    </w:p>
  </w:endnote>
  <w:endnote w:type="continuationSeparator" w:id="0">
    <w:p w14:paraId="11BBB017" w14:textId="77777777" w:rsidR="002E092F" w:rsidRDefault="002E09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D1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52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C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3A63" w14:textId="77777777" w:rsidR="002E092F" w:rsidRDefault="002E092F" w:rsidP="009139A6">
      <w:r>
        <w:separator/>
      </w:r>
    </w:p>
  </w:footnote>
  <w:footnote w:type="continuationSeparator" w:id="0">
    <w:p w14:paraId="31B5A835" w14:textId="77777777" w:rsidR="002E092F" w:rsidRDefault="002E09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F2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31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8DB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F"/>
    <w:rsid w:val="000666E0"/>
    <w:rsid w:val="002510B7"/>
    <w:rsid w:val="002E092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09DBF"/>
  <w15:chartTrackingRefBased/>
  <w15:docId w15:val="{FA40BFCD-1635-4530-88E9-F1788E6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2022-03-27T19:20:00Z</dcterms:created>
  <dcterms:modified xsi:type="dcterms:W3CDTF">2022-03-27T19:21:00Z</dcterms:modified>
</cp:coreProperties>
</file>